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B9B07" w14:textId="77777777" w:rsidR="003C72F3" w:rsidRDefault="003C72F3" w:rsidP="003C72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LEGGE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41273096" w14:textId="77777777" w:rsidR="003C72F3" w:rsidRDefault="003C72F3" w:rsidP="003C72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177FCA8E" w14:textId="77777777" w:rsidR="003C72F3" w:rsidRDefault="003C72F3" w:rsidP="003C72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8A57D2" w14:textId="77777777" w:rsidR="003C72F3" w:rsidRDefault="003C72F3" w:rsidP="003C72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57C98B" w14:textId="77777777" w:rsidR="003C72F3" w:rsidRDefault="003C72F3" w:rsidP="003C72F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He served at sea under Thomas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Treverakke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7CDB7A16" w14:textId="77777777" w:rsidR="003C72F3" w:rsidRDefault="003C72F3" w:rsidP="003C72F3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m.10,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AE79EBA" w14:textId="77777777" w:rsidR="003C72F3" w:rsidRDefault="003C72F3" w:rsidP="003C72F3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72C0EC01" w14:textId="77777777" w:rsidR="003C72F3" w:rsidRDefault="003C72F3" w:rsidP="003C72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2AE988" w14:textId="77777777" w:rsidR="003C72F3" w:rsidRDefault="003C72F3" w:rsidP="003C72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4DFA51" w14:textId="77777777" w:rsidR="003C72F3" w:rsidRDefault="003C72F3" w:rsidP="003C72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November 2021</w:t>
      </w:r>
    </w:p>
    <w:p w14:paraId="7B352FF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68E1C" w14:textId="77777777" w:rsidR="003C72F3" w:rsidRDefault="003C72F3" w:rsidP="009139A6">
      <w:r>
        <w:separator/>
      </w:r>
    </w:p>
  </w:endnote>
  <w:endnote w:type="continuationSeparator" w:id="0">
    <w:p w14:paraId="797C291B" w14:textId="77777777" w:rsidR="003C72F3" w:rsidRDefault="003C72F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532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3124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A4AF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E8A3F" w14:textId="77777777" w:rsidR="003C72F3" w:rsidRDefault="003C72F3" w:rsidP="009139A6">
      <w:r>
        <w:separator/>
      </w:r>
    </w:p>
  </w:footnote>
  <w:footnote w:type="continuationSeparator" w:id="0">
    <w:p w14:paraId="5A6856FF" w14:textId="77777777" w:rsidR="003C72F3" w:rsidRDefault="003C72F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0AD8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5A7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EA32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2F3"/>
    <w:rsid w:val="000666E0"/>
    <w:rsid w:val="002510B7"/>
    <w:rsid w:val="003C72F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6CBF3"/>
  <w15:chartTrackingRefBased/>
  <w15:docId w15:val="{7D62A6A3-A8F7-4B79-A55F-7268B6AED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2021-12-23T21:34:00Z</dcterms:created>
  <dcterms:modified xsi:type="dcterms:W3CDTF">2021-12-23T21:35:00Z</dcterms:modified>
</cp:coreProperties>
</file>